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05943" w:rsidP="00605943" w:rsidRDefault="00605943" w14:paraId="825f4de" w14:textId="825f4de">
      <w:pPr>
        <w15:collapsed w:val="false"/>
      </w:pPr>
      <w:bookmarkStart w:name="_GoBack" w:id="0"/>
      <w:bookmarkEnd w:id="0"/>
      <w:r>
        <w:t>REPUBLIKA HRVATSKA</w:t>
      </w:r>
    </w:p>
    <w:p w:rsidR="00605943" w:rsidP="00605943" w:rsidRDefault="00605943">
      <w:r>
        <w:t>TRGOVAČKI SUD U RIJECI</w:t>
      </w:r>
    </w:p>
    <w:p w:rsidR="00605943" w:rsidP="00605943" w:rsidRDefault="00605943"/>
    <w:p w:rsidR="00605943" w:rsidP="00605943" w:rsidRDefault="00605943">
      <w:pPr>
        <w:jc w:val="center"/>
      </w:pPr>
      <w:r>
        <w:t>Z A P I S N I K</w:t>
      </w:r>
    </w:p>
    <w:p w:rsidR="00605943" w:rsidP="00605943" w:rsidRDefault="00605943">
      <w:pPr>
        <w:jc w:val="center"/>
      </w:pPr>
      <w:r>
        <w:t xml:space="preserve">od </w:t>
      </w:r>
      <w:r w:rsidR="008D18F2">
        <w:t>8. prosinca 2020</w:t>
      </w:r>
      <w:r>
        <w:t xml:space="preserve">. </w:t>
      </w:r>
    </w:p>
    <w:p w:rsidR="00605943" w:rsidP="00605943" w:rsidRDefault="00605943">
      <w:pPr>
        <w:jc w:val="center"/>
      </w:pPr>
      <w:r>
        <w:t xml:space="preserve">Sastavljen kod Trgovačkog suda u Rijeci, radi izjašnjenja o prijedlogu i rasprave o uvjetima za otvaranje stečajnog postupka nad dužnikom </w:t>
      </w:r>
      <w:r w:rsidRPr="008D18F2" w:rsidR="008D18F2">
        <w:rPr>
          <w:bCs/>
        </w:rPr>
        <w:t>GRADNJA 1904 jednostavno društvo s ograničenom odgovornošću za građenje Sveti Juraj (Grad Senj) Južno naselje 12, OIB: 75948035472, MBS: 040401539</w:t>
      </w:r>
    </w:p>
    <w:p w:rsidR="00605943" w:rsidP="00605943" w:rsidRDefault="00605943"/>
    <w:p w:rsidR="00605943" w:rsidP="00605943" w:rsidRDefault="00605943">
      <w:r>
        <w:t>OD SUDA PRISUTNI:</w:t>
      </w:r>
    </w:p>
    <w:p w:rsidR="00605943" w:rsidP="00605943" w:rsidRDefault="00605943">
      <w:r>
        <w:t>Vera Jelenović, sudac</w:t>
      </w:r>
    </w:p>
    <w:p w:rsidR="00605943" w:rsidP="00605943" w:rsidRDefault="003D4E21">
      <w:r>
        <w:t>Željka Borčić</w:t>
      </w:r>
      <w:r w:rsidR="00605943">
        <w:t>, zapisničar</w:t>
      </w:r>
    </w:p>
    <w:p w:rsidR="00605943" w:rsidP="00605943" w:rsidRDefault="00605943"/>
    <w:p w:rsidR="00605943" w:rsidP="00605943" w:rsidRDefault="00605943">
      <w:r>
        <w:t xml:space="preserve">Početak u </w:t>
      </w:r>
      <w:r w:rsidR="008D18F2">
        <w:t>10,20</w:t>
      </w:r>
      <w:r>
        <w:t xml:space="preserve"> sati.</w:t>
      </w:r>
    </w:p>
    <w:p w:rsidR="00605943" w:rsidP="00605943" w:rsidRDefault="00605943"/>
    <w:p w:rsidR="00605943" w:rsidP="00605943" w:rsidRDefault="00605943">
      <w:r>
        <w:t>Utvrđuje se da su na današnje ročište pristupili:</w:t>
      </w:r>
    </w:p>
    <w:p w:rsidR="00605943" w:rsidP="00605943" w:rsidRDefault="00605943">
      <w:r>
        <w:t>Za predlagatelja: nitko, dostava poziva uredna</w:t>
      </w:r>
    </w:p>
    <w:p w:rsidR="00EE7E3A" w:rsidRDefault="00605943">
      <w:r>
        <w:t xml:space="preserve">Za dužnika: </w:t>
      </w:r>
      <w:r w:rsidR="008D18F2">
        <w:t>Branko Marković</w:t>
      </w:r>
      <w:r w:rsidR="00EE7E3A">
        <w:t xml:space="preserve"> , osoba ovlaštena za zastupanje dužnika čiji je identitet sud utvrdio uvidom u osobnu iskaznicu broj  112372146 izdanu od PP Senj</w:t>
      </w:r>
    </w:p>
    <w:p w:rsidR="00605943" w:rsidP="00605943" w:rsidRDefault="00605943">
      <w:pPr>
        <w:jc w:val="both"/>
      </w:pPr>
      <w:r>
        <w:t xml:space="preserve"> </w:t>
      </w:r>
    </w:p>
    <w:p w:rsidR="00605943" w:rsidP="00605943" w:rsidRDefault="00605943">
      <w:pPr>
        <w:jc w:val="both"/>
      </w:pPr>
      <w:r>
        <w:t>Sud je uvidom u prijedlog i dopis Financijske agencije od 20. lipnja 2017  utvrdio kako dužnik ispunjava uvjete za stečaj s obzirom da je nesposoban za plaćanje.</w:t>
      </w:r>
    </w:p>
    <w:p w:rsidR="00605943" w:rsidP="00605943" w:rsidRDefault="00605943">
      <w:pPr>
        <w:jc w:val="both"/>
      </w:pPr>
    </w:p>
    <w:p w:rsidR="00605943" w:rsidP="00605943" w:rsidRDefault="00605943">
      <w:pPr>
        <w:jc w:val="both"/>
      </w:pPr>
      <w:r>
        <w:t>Utvrđuje se da osoba ovlaštena za dužnikovo zastupanje nije u skladu sa nalogom suda dostavila sudu pisano izviješće o financijsko – gospodarskom stanju dužnika u kojem će biti naznačeni podaci o imovini dužnika, te sud stoga nema podataka o postojanju dužnikove imovine koja bi bila dostatna za pokriće troškova stečajnog postupka.</w:t>
      </w:r>
    </w:p>
    <w:p w:rsidR="008D18F2" w:rsidP="00605943" w:rsidRDefault="008D18F2">
      <w:pPr>
        <w:jc w:val="both"/>
      </w:pPr>
      <w:r>
        <w:t>Također se utvrđuje da je privremeni stečajni upravitelj sačinio izvješće za današnje ročište u kojem zbog njegove nesuradnje sa sudom predlaže saslušanje osobe ovlaštene za dužnikovo zastupanje Branka Markovića, a na okolnost postojanja dužnikove imovine.</w:t>
      </w:r>
    </w:p>
    <w:p w:rsidR="00EE7E3A" w:rsidP="00605943" w:rsidRDefault="00EE7E3A">
      <w:pPr>
        <w:jc w:val="both"/>
      </w:pPr>
      <w:r>
        <w:t>Branko Marković navodi kako dužnik nema nikakve imovine. Na izričit upit privremenog stečajnog upravitelja potvrđuje kako dužnik nema nikakvih nekretnina.</w:t>
      </w:r>
    </w:p>
    <w:p w:rsidR="00943762" w:rsidP="00605943" w:rsidRDefault="00943762">
      <w:pPr>
        <w:jc w:val="both"/>
      </w:pPr>
      <w:r>
        <w:t>Na izričit upit suda navodi kako je pokušavao spasiti firmu ali mu se sada čini da je najbolje završiti s njezinim poslovanjem.</w:t>
      </w:r>
    </w:p>
    <w:p w:rsidR="003D4E21" w:rsidP="00605943" w:rsidRDefault="003D4E21"/>
    <w:p w:rsidR="00EE7E3A" w:rsidP="00EE7E3A" w:rsidRDefault="00EE7E3A">
      <w:pPr>
        <w:jc w:val="both"/>
      </w:pPr>
      <w:r>
        <w:t>Sud je uvidom u prijedlog za stečaj i podnesak Financijske agencije od  6. studenoga 2020.  utvrdio kako dužnik ispunjava uvjete za stečaj s obzirom da je nesposoban za plaćanje.</w:t>
      </w:r>
    </w:p>
    <w:p w:rsidR="00EE7E3A" w:rsidP="00EE7E3A" w:rsidRDefault="00EE7E3A">
      <w:pPr>
        <w:jc w:val="both"/>
        <w:rPr>
          <w:bCs/>
        </w:rPr>
      </w:pPr>
      <w:r>
        <w:t xml:space="preserve">Iz izvješća privremenog stečajnog upravitelja od  25. studenoga 2020. </w:t>
      </w:r>
      <w:r>
        <w:rPr>
          <w:bCs/>
        </w:rPr>
        <w:t>za utvrditi je kako dužnik nema imovine dostatne za pokriće troškova stečajnog postupka.</w:t>
      </w:r>
    </w:p>
    <w:p w:rsidR="00943762" w:rsidP="00EE7E3A" w:rsidRDefault="00943762">
      <w:pPr>
        <w:jc w:val="both"/>
        <w:rPr>
          <w:bCs/>
        </w:rPr>
      </w:pPr>
      <w:r>
        <w:rPr>
          <w:bCs/>
        </w:rPr>
        <w:t>Privremeni stečajni upravitelj ustraje pri navodima iz svog izvješća.</w:t>
      </w:r>
    </w:p>
    <w:p w:rsidR="00EE7E3A" w:rsidP="00EE7E3A" w:rsidRDefault="00EE7E3A">
      <w:pPr>
        <w:jc w:val="both"/>
        <w:rPr>
          <w:bCs/>
        </w:rPr>
      </w:pPr>
      <w:r>
        <w:rPr>
          <w:bCs/>
        </w:rPr>
        <w:t>Za zaključiti je da bi se troškovi stečajnog postupka mogli podmiriti jedino ako bi netko predujmio (u skladu s navodima privremenog stečajnog upravitelja iz navedenog izvješća) minimalno 24.200,00 kn koji se iznos odnosi na 5.000,00 kn nagrade i naknade troškova privremenog stečajnog upravitelja u bruto iznosu, 10.000,00 kn nagrade stečajnog upravitelja u bruto iznosu, 200,00 kn poštanskih troškova, 1.000,00 kn materijalnih troškova, 1.000,00 kn bankarskih naknada i naknada za platni promet, 5.000,00 kn troškova računovodstvenih i knjigovodstvenih usluga, 2.000,00 kn troškova arhiviranja poslovne dokumentacije.</w:t>
      </w:r>
    </w:p>
    <w:p w:rsidR="00EE7E3A" w:rsidP="00EE7E3A" w:rsidRDefault="00EE7E3A">
      <w:pPr>
        <w:jc w:val="both"/>
        <w:rPr>
          <w:bCs/>
        </w:rPr>
      </w:pPr>
    </w:p>
    <w:p w:rsidR="00EE7E3A" w:rsidP="00EE7E3A" w:rsidRDefault="00EE7E3A">
      <w:pPr>
        <w:jc w:val="both"/>
        <w:rPr>
          <w:bCs/>
        </w:rPr>
      </w:pPr>
      <w:r>
        <w:rPr>
          <w:bCs/>
        </w:rPr>
        <w:t>Sud donosi</w:t>
      </w:r>
    </w:p>
    <w:p w:rsidR="00EE7E3A" w:rsidP="00EE7E3A" w:rsidRDefault="00EE7E3A">
      <w:pPr>
        <w:jc w:val="center"/>
        <w:rPr>
          <w:bCs/>
        </w:rPr>
      </w:pPr>
      <w:r>
        <w:rPr>
          <w:bCs/>
        </w:rPr>
        <w:lastRenderedPageBreak/>
        <w:t>r j e š e n j e</w:t>
      </w:r>
    </w:p>
    <w:p w:rsidR="00EE7E3A" w:rsidP="00EE7E3A" w:rsidRDefault="00EE7E3A">
      <w:pPr>
        <w:jc w:val="both"/>
      </w:pPr>
    </w:p>
    <w:p w:rsidR="00EE7E3A" w:rsidP="00EE7E3A" w:rsidRDefault="00EE7E3A">
      <w:pPr>
        <w:pStyle w:val="Odlomakpopisa"/>
        <w:numPr>
          <w:ilvl w:val="0"/>
          <w:numId w:val="1"/>
        </w:numPr>
        <w:ind w:left="0" w:firstLine="0"/>
        <w:jc w:val="both"/>
        <w:rPr>
          <w:bCs/>
        </w:rPr>
      </w:pPr>
      <w:r>
        <w:t xml:space="preserve">Pozivaju se </w:t>
      </w:r>
      <w:r>
        <w:rPr>
          <w:color w:val="000000"/>
        </w:rPr>
        <w:t xml:space="preserve">osobe koje imaju pravni interes za provedbom stečajnoga postupka nad dužnikom  </w:t>
      </w:r>
      <w:r>
        <w:t xml:space="preserve">GRADNJA 1904 jednostavno društvo s ograničenom odgovornošću za građenje Sveti Juraj (Grad Senj) Južno naselje 12, OIB: 75948035472, MBS: 040401539 </w:t>
      </w:r>
      <w:r>
        <w:rPr>
          <w:color w:val="000000"/>
        </w:rPr>
        <w:t>da u roku od 15 dana uplate predujam za namirenje troškova prethodnoga i otvorenoga stečajnog postupka</w:t>
      </w:r>
      <w:r>
        <w:t xml:space="preserve"> u iznosu od 24.200</w:t>
      </w:r>
      <w:r>
        <w:rPr>
          <w:bCs/>
        </w:rPr>
        <w:t xml:space="preserve">,00 </w:t>
      </w:r>
      <w:r>
        <w:t xml:space="preserve">kn na prolazni depozit suda koji se vodi kod Hrvatske poštanske banke d.d. Zagreb broj </w:t>
      </w:r>
      <w:r>
        <w:rPr>
          <w:bCs/>
        </w:rPr>
        <w:t>HR59 2390 0011 3000 0270 3.</w:t>
      </w:r>
    </w:p>
    <w:p w:rsidR="00EE7E3A" w:rsidP="00EE7E3A" w:rsidRDefault="00EE7E3A">
      <w:pPr>
        <w:pStyle w:val="Odlomakpopisa"/>
        <w:numPr>
          <w:ilvl w:val="0"/>
          <w:numId w:val="1"/>
        </w:numPr>
        <w:ind w:left="0" w:firstLine="0"/>
        <w:jc w:val="both"/>
      </w:pPr>
      <w:r>
        <w:rPr>
          <w:color w:val="000000"/>
        </w:rPr>
        <w:t>Ako osobe iz točke I. ovoga rješenja ne predujme traženi iznos, sud će donijeti rješenje o otvaranju i zaključenju stečajnoga postupka</w:t>
      </w:r>
      <w:r>
        <w:rPr>
          <w:bCs/>
        </w:rPr>
        <w:t xml:space="preserve"> </w:t>
      </w:r>
      <w:r>
        <w:t>nad dužnikom GRADNJA 1904 jednostavno društvo s ograničenom odgovornošću za građenje Sveti Juraj (Grad Senj) Južno naselje 12, OIB: 75948035472, MBS: 040401539.</w:t>
      </w:r>
    </w:p>
    <w:p w:rsidR="00EE7E3A" w:rsidP="00EE7E3A" w:rsidRDefault="00EE7E3A">
      <w:pPr>
        <w:jc w:val="both"/>
      </w:pPr>
    </w:p>
    <w:p w:rsidR="00EE7E3A" w:rsidP="00EE7E3A" w:rsidRDefault="00EE7E3A">
      <w:pPr>
        <w:jc w:val="center"/>
      </w:pPr>
      <w:r>
        <w:t>Obrazloženje</w:t>
      </w:r>
    </w:p>
    <w:p w:rsidR="00EE7E3A" w:rsidP="00EE7E3A" w:rsidRDefault="00EE7E3A">
      <w:pPr>
        <w:jc w:val="center"/>
      </w:pPr>
    </w:p>
    <w:p w:rsidR="00EE7E3A" w:rsidP="00EE7E3A" w:rsidRDefault="00EE7E3A">
      <w:pPr>
        <w:jc w:val="both"/>
      </w:pPr>
      <w:r>
        <w:tab/>
        <w:t>Predlagatelj je podnio sudu prijedlog za otvaranje stečajnog postupka nad dužnikom</w:t>
      </w:r>
      <w:r>
        <w:rPr>
          <w:rFonts w:eastAsia="Calibri"/>
          <w:lang w:eastAsia="en-US"/>
        </w:rPr>
        <w:t xml:space="preserve"> </w:t>
      </w:r>
      <w:r>
        <w:t>GRADNJA 1904 jednostavno društvo s ograničenom odgovornošću za građenje Sveti Juraj (Grad Senj) Južno naselje 12, OIB: 75948035472, MBS: 040401539.</w:t>
      </w:r>
    </w:p>
    <w:p w:rsidR="00EE7E3A" w:rsidP="00EE7E3A" w:rsidRDefault="00EE7E3A">
      <w:pPr>
        <w:ind w:firstLine="708"/>
        <w:jc w:val="both"/>
      </w:pPr>
      <w:r>
        <w:t>Dana  29. listopada 2020. doneseno je rješenje ovog suda posl. br. St-224/2020-3 kojim je pokrenut prethodni postupak radi utvrđivanja uvjeta za otvaranje stečajnog postupka nad dužnikom.</w:t>
      </w:r>
    </w:p>
    <w:p w:rsidR="00EE7E3A" w:rsidP="00EE7E3A" w:rsidRDefault="00EE7E3A">
      <w:pPr>
        <w:ind w:firstLine="708"/>
        <w:jc w:val="both"/>
      </w:pPr>
      <w:r>
        <w:t xml:space="preserve">Uvidom u </w:t>
      </w:r>
      <w:r>
        <w:rPr>
          <w:bCs/>
        </w:rPr>
        <w:t xml:space="preserve">prijedlog Financijske agencije za otvaranje stečajnog postupka nad dužnikom i podnesak Financijske agencije od </w:t>
      </w:r>
      <w:r>
        <w:t xml:space="preserve"> 6. studenoga 2020.</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00EE7E3A" w:rsidP="00EE7E3A" w:rsidRDefault="00EE7E3A">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24.200,00 kn koji se iznos odnosi na 5.000,00 kn nagrade i naknade troškova privremenog stečajnog upravitelja u bruto iznosu, 10.000,00 kn nagrade stečajnog upravitelja u bruto iznosu, 200,00 kn poštanskih troškova, 1.000,00 kn materijalnih troškova, 1.000,00 kn bankarskih naknada i naknada za platni promet, 5.000,00 kn troškova računovodstvenih i knjigovodstvenih usluga, 2.000,00 kn troškova arhiviranja poslovne dokumentacije)</w:t>
      </w:r>
      <w:r>
        <w:rPr>
          <w:color w:val="000000"/>
        </w:rPr>
        <w:t>, sud će donijeti rješenje o otvaranju i zaključenju stečajnoga postupka.</w:t>
      </w:r>
    </w:p>
    <w:p w:rsidR="00EE7E3A" w:rsidP="00EE7E3A" w:rsidRDefault="00EE7E3A">
      <w:pPr>
        <w:ind w:firstLine="708"/>
        <w:jc w:val="both"/>
      </w:pPr>
      <w:r>
        <w:t>Slijedom navedenog, a na temelju citiranih zakonskih odredbi, odlučeno je kao u izreci ovog rješenja.</w:t>
      </w:r>
    </w:p>
    <w:p w:rsidR="00EE7E3A" w:rsidP="00EE7E3A" w:rsidRDefault="00EE7E3A">
      <w:pPr>
        <w:jc w:val="center"/>
      </w:pPr>
      <w:r>
        <w:t xml:space="preserve">Rijeka,  8. prosinca 2020. </w:t>
      </w:r>
    </w:p>
    <w:p w:rsidR="00EE7E3A" w:rsidP="00EE7E3A" w:rsidRDefault="00EE7E3A"/>
    <w:p w:rsidR="00EE7E3A" w:rsidP="00EE7E3A" w:rsidRDefault="00EE7E3A">
      <w:pPr>
        <w:jc w:val="both"/>
      </w:pPr>
      <w:r>
        <w:t xml:space="preserve">                                                                                                        Sudac</w:t>
      </w:r>
    </w:p>
    <w:p w:rsidR="00EE7E3A" w:rsidP="00EE7E3A" w:rsidRDefault="00EE7E3A">
      <w:pPr>
        <w:jc w:val="both"/>
      </w:pPr>
      <w:r>
        <w:t xml:space="preserve">                                                                                                 Vera Jelenović </w:t>
      </w:r>
    </w:p>
    <w:p w:rsidR="00EE7E3A" w:rsidP="00EE7E3A" w:rsidRDefault="00EE7E3A"/>
    <w:p w:rsidR="00EE7E3A" w:rsidP="00EE7E3A" w:rsidRDefault="00EE7E3A">
      <w:pPr>
        <w:rPr>
          <w:lang w:eastAsia="en-US"/>
        </w:rPr>
      </w:pPr>
      <w:r>
        <w:rPr>
          <w:lang w:eastAsia="en-US"/>
        </w:rPr>
        <w:t>UPUTA O PRAVNOM LIJEKU:</w:t>
      </w:r>
    </w:p>
    <w:p w:rsidR="00EE7E3A" w:rsidP="00EE7E3A" w:rsidRDefault="00EE7E3A">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00605943" w:rsidP="00605943" w:rsidRDefault="00605943">
      <w:r>
        <w:t xml:space="preserve">Dovršeno u </w:t>
      </w:r>
      <w:r w:rsidR="00943762">
        <w:t>10,25</w:t>
      </w:r>
      <w:r>
        <w:t xml:space="preserve"> sati.</w:t>
      </w:r>
    </w:p>
    <w:p w:rsidR="00605943" w:rsidP="00605943" w:rsidRDefault="00605943"/>
    <w:p w:rsidR="00605943" w:rsidP="00605943" w:rsidRDefault="00605943">
      <w:pPr>
        <w:ind w:left="3540" w:firstLine="708"/>
      </w:pPr>
      <w:r>
        <w:t>Sudac                                Stranke</w:t>
      </w:r>
    </w:p>
    <w:p w:rsidR="00605943" w:rsidP="00605943" w:rsidRDefault="00605943"/>
    <w:p w:rsidR="00605943" w:rsidP="00605943" w:rsidRDefault="00605943"/>
    <w:p w:rsidR="00605943" w:rsidP="00605943" w:rsidRDefault="00605943">
      <w:r>
        <w:t xml:space="preserve">           </w:t>
      </w:r>
      <w:r>
        <w:tab/>
      </w:r>
      <w:r>
        <w:tab/>
      </w:r>
      <w:r>
        <w:tab/>
      </w:r>
      <w:r>
        <w:tab/>
      </w:r>
      <w:r>
        <w:tab/>
      </w:r>
      <w:r>
        <w:tab/>
        <w:t xml:space="preserve">Zapisničar            </w:t>
      </w:r>
      <w:r>
        <w:tab/>
      </w:r>
      <w:r>
        <w:tab/>
        <w:t xml:space="preserve">   </w:t>
      </w:r>
    </w:p>
    <w:p w:rsidR="00605943" w:rsidP="00605943" w:rsidRDefault="00605943"/>
    <w:p w:rsidR="00605943" w:rsidP="00605943" w:rsidRDefault="00605943"/>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40EB9" w:rsidP="00605943" w:rsidRDefault="00040EB9">
      <w:r>
        <w:separator/>
      </w:r>
    </w:p>
  </w:endnote>
  <w:endnote w:type="continuationSeparator" w:id="0">
    <w:p w:rsidR="00040EB9" w:rsidP="00605943" w:rsidRDefault="00040EB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729535"/>
      <w:docPartObj>
        <w:docPartGallery w:val="Page Numbers (Bottom of Page)"/>
        <w:docPartUnique/>
      </w:docPartObj>
    </w:sdtPr>
    <w:sdtEndPr/>
    <w:sdtContent>
      <w:p w:rsidR="003D4E21" w:rsidRDefault="003D4E21">
        <w:pPr>
          <w:pStyle w:val="Podnoje"/>
          <w:jc w:val="center"/>
        </w:pPr>
        <w:r>
          <w:fldChar w:fldCharType="begin"/>
        </w:r>
        <w:r>
          <w:instrText>PAGE   \* MERGEFORMAT</w:instrText>
        </w:r>
        <w:r>
          <w:fldChar w:fldCharType="separate"/>
        </w:r>
        <w:r w:rsidR="002D7115">
          <w:rPr>
            <w:noProof/>
          </w:rPr>
          <w:t>1</w:t>
        </w:r>
        <w:r>
          <w:fldChar w:fldCharType="end"/>
        </w:r>
      </w:p>
    </w:sdtContent>
  </w:sdt>
  <w:p w:rsidR="003D4E21" w:rsidRDefault="003D4E2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40EB9" w:rsidP="00605943" w:rsidRDefault="00040EB9">
      <w:r>
        <w:separator/>
      </w:r>
    </w:p>
  </w:footnote>
  <w:footnote w:type="continuationSeparator" w:id="0">
    <w:p w:rsidR="00040EB9" w:rsidP="00605943" w:rsidRDefault="00040EB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5943" w:rsidP="00605943" w:rsidRDefault="00605943">
    <w:pPr>
      <w:pStyle w:val="Zaglavlje"/>
      <w:jc w:val="right"/>
    </w:pPr>
    <w:r>
      <w:t>Posl. br. 14 St-</w:t>
    </w:r>
    <w:r w:rsidR="008D18F2">
      <w:t>224/2020</w:t>
    </w:r>
  </w:p>
  <w:p w:rsidR="00605943" w:rsidP="00605943" w:rsidRDefault="00605943">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lvl>
    <w:lvl w:ilvl="1" w:tplc="041A0019">
      <w:start w:val="1"/>
      <w:numFmt w:val="lowerLetter"/>
      <w:lvlText w:val="%2."/>
      <w:lvlJc w:val="left"/>
      <w:pPr>
        <w:ind w:left="2490" w:hanging="360"/>
      </w:pPr>
    </w:lvl>
    <w:lvl w:ilvl="2" w:tplc="041A001B">
      <w:start w:val="1"/>
      <w:numFmt w:val="lowerRoman"/>
      <w:lvlText w:val="%3."/>
      <w:lvlJc w:val="right"/>
      <w:pPr>
        <w:ind w:left="3210" w:hanging="180"/>
      </w:pPr>
    </w:lvl>
    <w:lvl w:ilvl="3" w:tplc="041A000F">
      <w:start w:val="1"/>
      <w:numFmt w:val="decimal"/>
      <w:lvlText w:val="%4."/>
      <w:lvlJc w:val="left"/>
      <w:pPr>
        <w:ind w:left="3930" w:hanging="360"/>
      </w:pPr>
    </w:lvl>
    <w:lvl w:ilvl="4" w:tplc="041A0019">
      <w:start w:val="1"/>
      <w:numFmt w:val="lowerLetter"/>
      <w:lvlText w:val="%5."/>
      <w:lvlJc w:val="left"/>
      <w:pPr>
        <w:ind w:left="4650" w:hanging="360"/>
      </w:pPr>
    </w:lvl>
    <w:lvl w:ilvl="5" w:tplc="041A001B">
      <w:start w:val="1"/>
      <w:numFmt w:val="lowerRoman"/>
      <w:lvlText w:val="%6."/>
      <w:lvlJc w:val="right"/>
      <w:pPr>
        <w:ind w:left="5370" w:hanging="180"/>
      </w:pPr>
    </w:lvl>
    <w:lvl w:ilvl="6" w:tplc="041A000F">
      <w:start w:val="1"/>
      <w:numFmt w:val="decimal"/>
      <w:lvlText w:val="%7."/>
      <w:lvlJc w:val="left"/>
      <w:pPr>
        <w:ind w:left="6090" w:hanging="360"/>
      </w:pPr>
    </w:lvl>
    <w:lvl w:ilvl="7" w:tplc="041A0019">
      <w:start w:val="1"/>
      <w:numFmt w:val="lowerLetter"/>
      <w:lvlText w:val="%8."/>
      <w:lvlJc w:val="left"/>
      <w:pPr>
        <w:ind w:left="6810" w:hanging="360"/>
      </w:pPr>
    </w:lvl>
    <w:lvl w:ilvl="8" w:tplc="041A001B">
      <w:start w:val="1"/>
      <w:numFmt w:val="lowerRoman"/>
      <w:lvlText w:val="%9."/>
      <w:lvlJc w:val="right"/>
      <w:pPr>
        <w:ind w:left="75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43"/>
    <w:rsid w:val="00040EB9"/>
    <w:rsid w:val="00084C43"/>
    <w:rsid w:val="00267BBB"/>
    <w:rsid w:val="002D7115"/>
    <w:rsid w:val="003541B1"/>
    <w:rsid w:val="003D4E21"/>
    <w:rsid w:val="004F6C16"/>
    <w:rsid w:val="00512F6E"/>
    <w:rsid w:val="00520689"/>
    <w:rsid w:val="00605943"/>
    <w:rsid w:val="00656338"/>
    <w:rsid w:val="0076139A"/>
    <w:rsid w:val="007B6D04"/>
    <w:rsid w:val="007D6BBC"/>
    <w:rsid w:val="00836506"/>
    <w:rsid w:val="008A2A3C"/>
    <w:rsid w:val="008D18F2"/>
    <w:rsid w:val="00942A0F"/>
    <w:rsid w:val="00943762"/>
    <w:rsid w:val="009C0ECF"/>
    <w:rsid w:val="00AA43BC"/>
    <w:rsid w:val="00AF0A5D"/>
    <w:rsid w:val="00B93FF3"/>
    <w:rsid w:val="00BA3EB5"/>
    <w:rsid w:val="00C17835"/>
    <w:rsid w:val="00D67E91"/>
    <w:rsid w:val="00E518D1"/>
    <w:rsid w:val="00ED0D53"/>
    <w:rsid w:val="00EE7E3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05943"/>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05943"/>
    <w:pPr>
      <w:tabs>
        <w:tab w:val="center" w:pos="4536"/>
        <w:tab w:val="right" w:pos="9072"/>
      </w:tabs>
    </w:pPr>
  </w:style>
  <w:style w:type="character" w:styleId="ZaglavljeChar" w:customStyle="true">
    <w:name w:val="Zaglavlje Char"/>
    <w:basedOn w:val="Zadanifontodlomka"/>
    <w:link w:val="Zaglavlje"/>
    <w:uiPriority w:val="99"/>
    <w:rsid w:val="0060594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05943"/>
    <w:pPr>
      <w:tabs>
        <w:tab w:val="center" w:pos="4536"/>
        <w:tab w:val="right" w:pos="9072"/>
      </w:tabs>
    </w:pPr>
  </w:style>
  <w:style w:type="character" w:styleId="PodnojeChar" w:customStyle="true">
    <w:name w:val="Podnožje Char"/>
    <w:basedOn w:val="Zadanifontodlomka"/>
    <w:link w:val="Podnoje"/>
    <w:uiPriority w:val="99"/>
    <w:rsid w:val="00605943"/>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60594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05943"/>
    <w:rPr>
      <w:rFonts w:ascii="Tahoma" w:hAnsi="Tahoma" w:eastAsia="Times New Roman" w:cs="Tahoma"/>
      <w:sz w:val="16"/>
      <w:szCs w:val="16"/>
      <w:lang w:eastAsia="hr-HR"/>
    </w:rPr>
  </w:style>
  <w:style w:type="paragraph" w:styleId="Odlomakpopisa">
    <w:name w:val="List Paragraph"/>
    <w:basedOn w:val="Normal"/>
    <w:uiPriority w:val="34"/>
    <w:qFormat/>
    <w:rsid w:val="00EE7E3A"/>
    <w:pPr>
      <w:ind w:left="720"/>
      <w:contextualSpacing/>
    </w:pPr>
  </w:style>
  <w:style w:type="character" w:styleId="Tekstrezerviranogmjesta">
    <w:name w:val="Placeholder Text"/>
    <w:basedOn w:val="Zadanifontodlomka"/>
    <w:uiPriority w:val="99"/>
    <w:semiHidden/>
    <w:rsid w:val="002D7115"/>
    <w:rPr>
      <w:color w:val="808080"/>
      <w:bdr w:val="none" w:color="auto" w:sz="0" w:space="0"/>
      <w:shd w:val="clear" w:color="auto" w:fill="auto"/>
    </w:rPr>
  </w:style>
  <w:style w:type="character" w:styleId="eSPISCCParagraphDefaultFont" w:customStyle="true">
    <w:name w:val="eSPIS_CC_Paragraph Default Font"/>
    <w:basedOn w:val="Zadanifontodlomka"/>
    <w:rsid w:val="002D711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D7115"/>
    <w:rPr>
      <w:bdr w:val="none" w:color="auto" w:sz="0" w:space="0"/>
      <w:shd w:val="clear" w:color="auto" w:fill="FFFFCC"/>
      <w:lang w:val="hr-HR"/>
    </w:rPr>
  </w:style>
  <w:style w:type="character" w:styleId="PozadinaSvijetloCrvena" w:customStyle="true">
    <w:name w:val="Pozadina_SvijetloCrvena"/>
    <w:basedOn w:val="eSPISCCParagraphDefaultFont"/>
    <w:rsid w:val="002D711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D711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Odlomakpopisa" w:type="paragraph">
    <w:name w:val="List Paragraph"/>
    <w:basedOn w:val="Normal"/>
    <w:uiPriority w:val="34"/>
    <w:qFormat/>
    <w:rsid w:val="00EE7E3A"/>
    <w:pPr>
      <w:ind w:left="720"/>
      <w:contextualSpacing/>
    </w:pPr>
  </w:style>
  <w:style w:styleId="Tekstrezerviranogmjesta" w:type="character">
    <w:name w:val="Placeholder Text"/>
    <w:basedOn w:val="Zadanifontodlomka"/>
    <w:uiPriority w:val="99"/>
    <w:semiHidden/>
    <w:rsid w:val="002D7115"/>
    <w:rPr>
      <w:color w:val="808080"/>
      <w:bdr w:color="auto" w:space="0" w:sz="0" w:val="none"/>
      <w:shd w:color="auto" w:fill="auto" w:val="clear"/>
    </w:rPr>
  </w:style>
  <w:style w:customStyle="1" w:styleId="eSPISCCParagraphDefaultFont" w:type="character">
    <w:name w:val="eSPIS_CC_Paragraph Default Font"/>
    <w:basedOn w:val="Zadanifontodlomka"/>
    <w:rsid w:val="002D71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7115"/>
    <w:rPr>
      <w:bdr w:color="auto" w:space="0" w:sz="0" w:val="none"/>
      <w:shd w:color="auto" w:fill="FFFFCC" w:val="clear"/>
      <w:lang w:val="hr-HR"/>
    </w:rPr>
  </w:style>
  <w:style w:customStyle="1" w:styleId="PozadinaSvijetloCrvena" w:type="character">
    <w:name w:val="Pozadina_SvijetloCrvena"/>
    <w:basedOn w:val="eSPISCCParagraphDefaultFont"/>
    <w:rsid w:val="002D71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711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688915">
      <w:bodyDiv w:val="true"/>
      <w:marLeft w:val="0"/>
      <w:marRight w:val="0"/>
      <w:marTop w:val="0"/>
      <w:marBottom w:val="0"/>
      <w:divBdr>
        <w:top w:val="none" w:color="auto" w:sz="0" w:space="0"/>
        <w:left w:val="none" w:color="auto" w:sz="0" w:space="0"/>
        <w:bottom w:val="none" w:color="auto" w:sz="0" w:space="0"/>
        <w:right w:val="none" w:color="auto" w:sz="0" w:space="0"/>
      </w:divBdr>
    </w:div>
    <w:div w:id="16123173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prosinca 2020.</izvorni_sadrzaj>
    <derivirana_varijabla naziv="DomainObject.PlaniraniZavrsetakDatum_1">8. prosinca 2020.</derivirana_varijabla>
  </DomainObject.PlaniraniZavrsetakDatum>
  <DomainObject.PlaniraniPocetakDatum>
    <izvorni_sadrzaj>8. prosinca 2020.</izvorni_sadrzaj>
    <derivirana_varijabla naziv="DomainObject.PlaniraniPocetakDatum_1">8. prosinca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10:25</izvorni_sadrzaj>
    <derivirana_varijabla naziv="DomainObject.PlaniraniZavrsetakVrijeme_1">10:25</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prosinca 2020.</izvorni_sadrzaj>
    <derivirana_varijabla naziv="DomainObject.Zapisnik.DatumKreiranja_1">8. prosinca 2020.</derivirana_varijabla>
  </DomainObject.Zapisnik.DatumKreiranja>
  <DomainObject.Zapisnik.ImovinskaKorist>
    <izvorni_sadrzaj/>
    <derivirana_varijabla naziv="DomainObject.Zapisnik.ImovinskaKorist_1"/>
  </DomainObject.Zapisnik.ImovinskaKorist>
  <DomainObject.Zapisnik.Oznaka>
    <izvorni_sadrzaj>St-224/2020-7</izvorni_sadrzaj>
    <derivirana_varijabla naziv="DomainObject.Zapisnik.Oznaka_1">St-224/2020-7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listopada 2020.</izvorni_sadrzaj>
    <derivirana_varijabla naziv="DomainObject.Predmet.DatumIzradeOptuznogAkta_1">19. listopada 2020.</derivirana_varijabla>
  </DomainObject.Predmet.DatumIzradeOptuznogAkta>
  <DomainObject.Predmet.DatumIzradeOptuznogAktaFormated>
    <izvorni_sadrzaj>19.10.2020.</izvorni_sadrzaj>
    <derivirana_varijabla naziv="DomainObject.Predmet.DatumIzradeOptuznogAktaFormated_1">19.10.2020.</derivirana_varijabla>
  </DomainObject.Predmet.DatumIzradeOptuznogAktaFormated>
  <DomainObject.Predmet.DatumOsnivanja>
    <izvorni_sadrzaj>27. listopada 2020.</izvorni_sadrzaj>
    <derivirana_varijabla naziv="DomainObject.Predmet.DatumOsnivanja_1">27.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listopada 2020.</izvorni_sadrzaj>
    <derivirana_varijabla naziv="DomainObject.Predmet.DatumPrimitkaOptuznogAkta_1">27. listopada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St-224/2020</izvorni_sadrzaj>
    <derivirana_varijabla naziv="DomainObject.Predmet.OznakaBroj_1">St-224/2020</derivirana_varijabla>
  </DomainObject.Predmet.OznakaBroj>
  <DomainObject.Predmet.OznakaBrojOptuznogAkta>
    <izvorni_sadrzaj>04-06-20-2317</izvorni_sadrzaj>
    <derivirana_varijabla naziv="DomainObject.Predmet.OznakaBrojOptuznogAkta_1">04-06-20-2317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1904 j.d.o.o.  Sveti Juraj</izvorni_sadrzaj>
    <derivirana_varijabla naziv="DomainObject.Predmet.ProtustrankaFormated_1">  GRADNJA 1904 j.d.o.o.  Sveti Juraj</derivirana_varijabla>
  </DomainObject.Predmet.ProtustrankaFormated>
  <DomainObject.Predmet.ProtustrankaFormatedOIB>
    <izvorni_sadrzaj>  GRADNJA 1904 j.d.o.o.  Sveti Juraj, OIB 75948035472</izvorni_sadrzaj>
    <derivirana_varijabla naziv="DomainObject.Predmet.ProtustrankaFormatedOIB_1">  GRADNJA 1904 j.d.o.o.  Sveti Juraj, OIB 75948035472</derivirana_varijabla>
  </DomainObject.Predmet.ProtustrankaFormatedOIB>
  <DomainObject.Predmet.ProtustrankaFormatedWithAdress>
    <izvorni_sadrzaj> GRADNJA 1904 j.d.o.o.  Sveti Juraj, Južno naselje 12, 53284 Sveti Juraj</izvorni_sadrzaj>
    <derivirana_varijabla naziv="DomainObject.Predmet.ProtustrankaFormatedWithAdress_1"> GRADNJA 1904 j.d.o.o.  Sveti Juraj, Južno naselje 12, 53284 Sveti Juraj</derivirana_varijabla>
  </DomainObject.Predmet.ProtustrankaFormatedWithAdress>
  <DomainObject.Predmet.ProtustrankaFormatedWithAdressOIB>
    <izvorni_sadrzaj> GRADNJA 1904 j.d.o.o.  Sveti Juraj, OIB 75948035472, Južno naselje 12, 53284 Sveti Juraj</izvorni_sadrzaj>
    <derivirana_varijabla naziv="DomainObject.Predmet.ProtustrankaFormatedWithAdressOIB_1"> GRADNJA 1904 j.d.o.o.  Sveti Juraj, OIB 75948035472, Južno naselje 12, 53284 Sveti Juraj</derivirana_varijabla>
  </DomainObject.Predmet.ProtustrankaFormatedWithAdressOIB>
  <DomainObject.Predmet.ProtustrankaWithAdress>
    <izvorni_sadrzaj>GRADNJA 1904 j.d.o.o.  Sveti Juraj Južno naselje 12, 53284 Sveti Juraj</izvorni_sadrzaj>
    <derivirana_varijabla naziv="DomainObject.Predmet.ProtustrankaWithAdress_1">GRADNJA 1904 j.d.o.o.  Sveti Juraj Južno naselje 12, 53284 Sveti Juraj</derivirana_varijabla>
  </DomainObject.Predmet.ProtustrankaWithAdress>
  <DomainObject.Predmet.ProtustrankaWithAdressOIB>
    <izvorni_sadrzaj>GRADNJA 1904 j.d.o.o.  Sveti Juraj, OIB 75948035472, Južno naselje 12, 53284 Sveti Juraj</izvorni_sadrzaj>
    <derivirana_varijabla naziv="DomainObject.Predmet.ProtustrankaWithAdressOIB_1">GRADNJA 1904 j.d.o.o.  Sveti Juraj, OIB 75948035472, Južno naselje 12, 53284 Sveti Juraj</derivirana_varijabla>
  </DomainObject.Predmet.ProtustrankaWithAdressOIB>
  <DomainObject.Predmet.ProtustrankaNazivFormated>
    <izvorni_sadrzaj>GRADNJA 1904 j.d.o.o.  Sveti Juraj</izvorni_sadrzaj>
    <derivirana_varijabla naziv="DomainObject.Predmet.ProtustrankaNazivFormated_1">GRADNJA 1904 j.d.o.o.  Sveti Juraj</derivirana_varijabla>
  </DomainObject.Predmet.ProtustrankaNazivFormated>
  <DomainObject.Predmet.ProtustrankaNazivFormatedOIB>
    <izvorni_sadrzaj>GRADNJA 1904 j.d.o.o.  Sveti Juraj, OIB 75948035472</izvorni_sadrzaj>
    <derivirana_varijabla naziv="DomainObject.Predmet.ProtustrankaNazivFormatedOIB_1">GRADNJA 1904 j.d.o.o.  Sveti Juraj, OIB 75948035472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GRADNJA 1904 j.d.o.o.  Sveti Juraj</item>
    </izvorni_sadrzaj>
    <derivirana_varijabla naziv="DomainObject.Predmet.ProtuStrankaListFormated_1">
      <item>GRADNJA 1904 j.d.o.o.  Sveti Juraj</item>
    </derivirana_varijabla>
  </DomainObject.Predmet.ProtuStrankaListFormated>
  <DomainObject.Predmet.ProtuStrankaListFormatedOIB>
    <izvorni_sadrzaj>
      <item>GRADNJA 1904 j.d.o.o.  Sveti Juraj, OIB 75948035472</item>
    </izvorni_sadrzaj>
    <derivirana_varijabla naziv="DomainObject.Predmet.ProtuStrankaListFormatedOIB_1">
      <item>GRADNJA 1904 j.d.o.o.  Sveti Juraj, OIB 75948035472</item>
    </derivirana_varijabla>
  </DomainObject.Predmet.ProtuStrankaListFormatedOIB>
  <DomainObject.Predmet.ProtuStrankaListFormatedWithAdress>
    <izvorni_sadrzaj>
      <item>GRADNJA 1904 j.d.o.o.  Sveti Juraj, Južno naselje 12, 53284 Sveti Juraj</item>
    </izvorni_sadrzaj>
    <derivirana_varijabla naziv="DomainObject.Predmet.ProtuStrankaListFormatedWithAdress_1">
      <item>GRADNJA 1904 j.d.o.o.  Sveti Juraj, Južno naselje 12, 53284 Sveti Juraj</item>
    </derivirana_varijabla>
  </DomainObject.Predmet.ProtuStrankaListFormatedWithAdress>
  <DomainObject.Predmet.ProtuStrankaListFormatedWithAdressOIB>
    <izvorni_sadrzaj>
      <item>GRADNJA 1904 j.d.o.o.  Sveti Juraj, OIB 75948035472, Južno naselje 12, 53284 Sveti Juraj</item>
    </izvorni_sadrzaj>
    <derivirana_varijabla naziv="DomainObject.Predmet.ProtuStrankaListFormatedWithAdressOIB_1">
      <item>GRADNJA 1904 j.d.o.o.  Sveti Juraj, OIB 75948035472, Južno naselje 12, 53284 Sveti Juraj</item>
    </derivirana_varijabla>
  </DomainObject.Predmet.ProtuStrankaListFormatedWithAdressOIB>
  <DomainObject.Predmet.ProtuStrankaListNazivFormated>
    <izvorni_sadrzaj>
      <item>GRADNJA 1904 j.d.o.o.  Sveti Juraj</item>
    </izvorni_sadrzaj>
    <derivirana_varijabla naziv="DomainObject.Predmet.ProtuStrankaListNazivFormated_1">
      <item>GRADNJA 1904 j.d.o.o.  Sveti Juraj</item>
    </derivirana_varijabla>
  </DomainObject.Predmet.ProtuStrankaListNazivFormated>
  <DomainObject.Predmet.ProtuStrankaListNazivFormatedOIB>
    <izvorni_sadrzaj>
      <item>GRADNJA 1904 j.d.o.o.  Sveti Juraj, OIB 75948035472</item>
    </izvorni_sadrzaj>
    <derivirana_varijabla naziv="DomainObject.Predmet.ProtuStrankaListNazivFormatedOIB_1">
      <item>GRADNJA 1904 j.d.o.o.  Sveti Juraj, OIB 75948035472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prosinca 2020.</izvorni_sadrzaj>
    <derivirana_varijabla naziv="DomainObject.Datum_1">8. prosinca 2020.</derivirana_varijabla>
  </DomainObject.Datum>
  <DomainObject.PoslovniBrojDokumenta>
    <izvorni_sadrzaj>St-224/2020-7</izvorni_sadrzaj>
    <derivirana_varijabla naziv="DomainObject.PoslovniBrojDokumenta_1">St-224/2020-7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GRADNJA 1904 j.d.o.o.  Sveti Juraj</izvorni_sadrzaj>
    <derivirana_varijabla naziv="DomainObject.Predmet.ProtustrankaIDrugi_1">GRADNJA 1904 j.d.o.o.  Sveti Juraj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GRADNJA 1904 j.d.o.o.  Sveti Juraj, OIB 75948035472, Južno naselje 12, 53284 Sveti Juraj</izvorni_sadrzaj>
    <derivirana_varijabla naziv="DomainObject.Predmet.ProtustrankaIDrugiAdressOIB_1">GRADNJA 1904 j.d.o.o.  Sveti Juraj, OIB 75948035472, Južno naselje 12, 53284 Sveti Juraj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 1904 j.d.o.o.  Sveti Juraj</item>
      <item>FINA  Rijeka</item>
    </izvorni_sadrzaj>
    <derivirana_varijabla naziv="DomainObject.Predmet.SudioniciListNaziv_1">
      <item>GRADNJA 1904 j.d.o.o.  Sveti Juraj</item>
      <item>FINA  Rijeka</item>
    </derivirana_varijabla>
  </DomainObject.Predmet.SudioniciListNaziv>
  <DomainObject.Predmet.SudioniciListAdressOIB>
    <izvorni_sadrzaj>
      <item>GRADNJA 1904 j.d.o.o.  Sveti Juraj, OIB 75948035472, Južno naselje 12,53284 Sveti Juraj</item>
      <item>FINA  Rijeka, OIB 85821130368, Frana Kurelca 8,51000 Rijeka</item>
    </izvorni_sadrzaj>
    <derivirana_varijabla naziv="DomainObject.Predmet.SudioniciListAdressOIB_1">
      <item>GRADNJA 1904 j.d.o.o.  Sveti Juraj, OIB 75948035472, Južno naselje 12,53284 Sveti Juraj</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75948035472</item>
      <item>, OIB 85821130368</item>
    </izvorni_sadrzaj>
    <derivirana_varijabla naziv="DomainObject.Predmet.SudioniciListNazivOIB_1">
      <item>, OIB 75948035472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Diego Debeljuh, OIB 37116813528, Laginjina 6, 52100 Pula</item>
    </izvorni_sadrzaj>
    <derivirana_varijabla naziv="DomainObject.Predmet.StecajniUpraviteljiListAddressOIB_1">
      <item>Diego Debeljuh, OIB 37116813528, Laginjina 6,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2020.</izvorni_sadrzaj>
    <derivirana_varijabla naziv="DomainObject.Predmet.DatumPocetkaProcesa_1">27.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902</properties:Words>
  <properties:Characters>5187</properties:Characters>
  <properties:Lines>109</properties:Lines>
  <properties:Paragraphs>39</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2020-12-08T08:16:00Z</dcterms:created>
  <dc:creator>Vera Jelenović</dc:creator>
  <cp:lastModifiedBy>Danijela Fumić</cp:lastModifiedBy>
  <dcterms:modified xmlns:xsi="http://www.w3.org/2001/XMLSchema-instance" xsi:type="dcterms:W3CDTF">2020-12-08T09:28:00Z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St-224/2020-7 / Zapisnik - Ročište radi rasprave o uvjetima za otvaranje steč. post. (224 20 zapisnik prethodni odgoda.docx)</vt:lpwstr>
  </prop:property>
  <prop:property fmtid="{D5CDD505-2E9C-101B-9397-08002B2CF9AE}" pid="4" name="CC_coloring">
    <vt:bool>false</vt:bool>
  </prop:property>
  <prop:property fmtid="{D5CDD505-2E9C-101B-9397-08002B2CF9AE}" pid="5" name="BrojStranica">
    <vt:i4>3</vt:i4>
  </prop:property>
</prop:Properties>
</file>